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50A" w:rsidRDefault="0056750A" w:rsidP="005675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Geoffrey CHAMBERLAYNE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56750A" w:rsidRDefault="0056750A" w:rsidP="005675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Tewkesbury.</w:t>
      </w:r>
    </w:p>
    <w:p w:rsidR="0056750A" w:rsidRDefault="0056750A" w:rsidP="005675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750A" w:rsidRDefault="0056750A" w:rsidP="005675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750A" w:rsidRDefault="0056750A" w:rsidP="005675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Aug.1427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Philip Pole(q.v.)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Brasier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granted</w:t>
      </w:r>
    </w:p>
    <w:p w:rsidR="0056750A" w:rsidRDefault="0056750A" w:rsidP="005675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24s of rent from a half </w:t>
      </w:r>
      <w:proofErr w:type="spellStart"/>
      <w:r>
        <w:rPr>
          <w:rFonts w:ascii="Times New Roman" w:hAnsi="Times New Roman" w:cs="Times New Roman"/>
          <w:sz w:val="24"/>
          <w:szCs w:val="24"/>
        </w:rPr>
        <w:t>burgage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Oldbury Street, Tewkesbury, to John</w:t>
      </w:r>
    </w:p>
    <w:p w:rsidR="0056750A" w:rsidRDefault="0056750A" w:rsidP="005675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Appurley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his wife, Margaret(q.v.).</w:t>
      </w:r>
    </w:p>
    <w:p w:rsidR="0056750A" w:rsidRDefault="0056750A" w:rsidP="005675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http://discovery.nationalarchives.gov.uk/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 2957/302/72)</w:t>
      </w:r>
    </w:p>
    <w:p w:rsidR="0056750A" w:rsidRDefault="0056750A" w:rsidP="005675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750A" w:rsidRDefault="0056750A" w:rsidP="005675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750A" w:rsidRDefault="0056750A" w:rsidP="005675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April 2016</w:t>
      </w:r>
    </w:p>
    <w:p w:rsidR="006B2F86" w:rsidRPr="00E71FC3" w:rsidRDefault="0056750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750A" w:rsidRDefault="0056750A" w:rsidP="00E71FC3">
      <w:pPr>
        <w:spacing w:after="0" w:line="240" w:lineRule="auto"/>
      </w:pPr>
      <w:r>
        <w:separator/>
      </w:r>
    </w:p>
  </w:endnote>
  <w:endnote w:type="continuationSeparator" w:id="0">
    <w:p w:rsidR="0056750A" w:rsidRDefault="0056750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750A" w:rsidRDefault="0056750A" w:rsidP="00E71FC3">
      <w:pPr>
        <w:spacing w:after="0" w:line="240" w:lineRule="auto"/>
      </w:pPr>
      <w:r>
        <w:separator/>
      </w:r>
    </w:p>
  </w:footnote>
  <w:footnote w:type="continuationSeparator" w:id="0">
    <w:p w:rsidR="0056750A" w:rsidRDefault="0056750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50A"/>
    <w:rsid w:val="0056750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960ED3-0F64-4A21-8BBB-74DD6F3EB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2016-04-09T16:38:00Z</dcterms:created>
  <dcterms:modified xsi:type="dcterms:W3CDTF">2016-04-09T16:39:00Z</dcterms:modified>
</cp:coreProperties>
</file>